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0E01D" w14:textId="73AB495A" w:rsidR="005669F9" w:rsidRPr="00EF094C" w:rsidRDefault="005669F9" w:rsidP="00655B35">
      <w:pPr>
        <w:pStyle w:val="Naslovobrazca"/>
      </w:pPr>
      <w:bookmarkStart w:id="0" w:name="_Toc129171970"/>
      <w:bookmarkStart w:id="1" w:name="_Toc129679701"/>
      <w:bookmarkStart w:id="2" w:name="_Toc219071834"/>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55EA301E" w14:textId="4F14967F" w:rsidR="005D64C3" w:rsidRDefault="00217E27" w:rsidP="00E44E46">
      <w:pPr>
        <w:pStyle w:val="Brezrazmikov"/>
        <w:jc w:val="center"/>
      </w:pPr>
      <w:r w:rsidRPr="00217E27">
        <w:rPr>
          <w:b/>
          <w:bCs/>
        </w:rPr>
        <w:t xml:space="preserve">DOBAVA OPREME – REHABILITACIJSKI CENTER ZA POTREBE DOMA LUKAVCI </w:t>
      </w:r>
      <w:r w:rsidR="00591934" w:rsidRPr="00591934">
        <w:rPr>
          <w:b/>
          <w:bCs/>
        </w:rPr>
        <w:t>(blago)</w:t>
      </w:r>
    </w:p>
    <w:p w14:paraId="76F4FB90" w14:textId="77777777" w:rsidR="00E44E46" w:rsidRDefault="00E44E46" w:rsidP="005669F9">
      <w:pPr>
        <w:pStyle w:val="Brezrazmikov"/>
      </w:pPr>
    </w:p>
    <w:p w14:paraId="3110F365" w14:textId="77777777" w:rsidR="00EA2473" w:rsidRPr="004750C8" w:rsidRDefault="00EA2473" w:rsidP="00EA2473">
      <w:pPr>
        <w:pStyle w:val="Brezrazmikov"/>
        <w:rPr>
          <w:rFonts w:cstheme="minorHAnsi"/>
        </w:rPr>
      </w:pPr>
      <w:r w:rsidRPr="004750C8">
        <w:rPr>
          <w:rFonts w:cstheme="minorHAnsi"/>
        </w:rPr>
        <w:t>V ponudbi nastopamo kot:</w:t>
      </w:r>
    </w:p>
    <w:tbl>
      <w:tblPr>
        <w:tblStyle w:val="Tabelasvetlamrea"/>
        <w:tblW w:w="0" w:type="auto"/>
        <w:tblLook w:val="04A0" w:firstRow="1" w:lastRow="0" w:firstColumn="1" w:lastColumn="0" w:noHBand="0" w:noVBand="1"/>
      </w:tblPr>
      <w:tblGrid>
        <w:gridCol w:w="1980"/>
        <w:gridCol w:w="7796"/>
      </w:tblGrid>
      <w:tr w:rsidR="00EA2473" w:rsidRPr="004750C8" w14:paraId="109EFDC0" w14:textId="77777777" w:rsidTr="00CC6A4A">
        <w:tc>
          <w:tcPr>
            <w:tcW w:w="1980" w:type="dxa"/>
          </w:tcPr>
          <w:p w14:paraId="725633F2" w14:textId="77777777" w:rsidR="00EA2473" w:rsidRPr="004750C8" w:rsidRDefault="00000000" w:rsidP="00CC6A4A">
            <w:pPr>
              <w:pStyle w:val="Brezrazmikov"/>
              <w:rPr>
                <w:rFonts w:cstheme="minorHAnsi"/>
              </w:rPr>
            </w:pPr>
            <w:sdt>
              <w:sdtPr>
                <w:rPr>
                  <w:rFonts w:cstheme="minorHAnsi"/>
                </w:rPr>
                <w:id w:val="-1987849725"/>
                <w14:checkbox>
                  <w14:checked w14:val="0"/>
                  <w14:checkedState w14:val="2612" w14:font="MS Gothic"/>
                  <w14:uncheckedState w14:val="2610" w14:font="MS Gothic"/>
                </w14:checkbox>
              </w:sdtPr>
              <w:sdtContent>
                <w:r w:rsidR="00EA2473">
                  <w:rPr>
                    <w:rFonts w:ascii="MS Gothic" w:eastAsia="MS Gothic" w:hAnsi="MS Gothic" w:cstheme="minorHAnsi" w:hint="eastAsia"/>
                  </w:rPr>
                  <w:t>☐</w:t>
                </w:r>
              </w:sdtContent>
            </w:sdt>
            <w:r w:rsidR="00EA2473" w:rsidRPr="004750C8">
              <w:rPr>
                <w:rFonts w:cstheme="minorHAnsi"/>
              </w:rPr>
              <w:t xml:space="preserve"> Ponudnik</w:t>
            </w:r>
          </w:p>
        </w:tc>
        <w:tc>
          <w:tcPr>
            <w:tcW w:w="7796" w:type="dxa"/>
          </w:tcPr>
          <w:p w14:paraId="7013BBFA" w14:textId="77777777" w:rsidR="00EA2473" w:rsidRPr="004750C8" w:rsidRDefault="00000000" w:rsidP="00CC6A4A">
            <w:pPr>
              <w:pStyle w:val="Brezrazmikov"/>
              <w:rPr>
                <w:rFonts w:cstheme="minorHAnsi"/>
              </w:rPr>
            </w:pPr>
            <w:sdt>
              <w:sdtPr>
                <w:rPr>
                  <w:rFonts w:cstheme="minorHAnsi"/>
                </w:rPr>
                <w:id w:val="-2104863916"/>
                <w14:checkbox>
                  <w14:checked w14:val="0"/>
                  <w14:checkedState w14:val="2612" w14:font="MS Gothic"/>
                  <w14:uncheckedState w14:val="2610" w14:font="MS Gothic"/>
                </w14:checkbox>
              </w:sdtPr>
              <w:sdtContent>
                <w:r w:rsidR="00EA2473" w:rsidRPr="004750C8">
                  <w:rPr>
                    <w:rFonts w:ascii="Segoe UI Symbol" w:eastAsia="MS Gothic" w:hAnsi="Segoe UI Symbol" w:cs="Segoe UI Symbol"/>
                  </w:rPr>
                  <w:t>☐</w:t>
                </w:r>
              </w:sdtContent>
            </w:sdt>
            <w:r w:rsidR="00EA2473" w:rsidRPr="004750C8">
              <w:rPr>
                <w:rFonts w:cstheme="minorHAnsi"/>
              </w:rPr>
              <w:t xml:space="preserve"> kot samostojni ponudnik</w:t>
            </w:r>
          </w:p>
          <w:p w14:paraId="401F69C5" w14:textId="77777777" w:rsidR="00EA2473" w:rsidRPr="004750C8" w:rsidRDefault="00000000" w:rsidP="00CC6A4A">
            <w:pPr>
              <w:pStyle w:val="Brezrazmikov"/>
              <w:rPr>
                <w:rFonts w:cstheme="minorHAnsi"/>
              </w:rPr>
            </w:pPr>
            <w:sdt>
              <w:sdtPr>
                <w:rPr>
                  <w:rFonts w:cstheme="minorHAnsi"/>
                </w:rPr>
                <w:id w:val="-1759050452"/>
                <w14:checkbox>
                  <w14:checked w14:val="0"/>
                  <w14:checkedState w14:val="2612" w14:font="MS Gothic"/>
                  <w14:uncheckedState w14:val="2610" w14:font="MS Gothic"/>
                </w14:checkbox>
              </w:sdtPr>
              <w:sdtContent>
                <w:r w:rsidR="00EA2473" w:rsidRPr="004750C8">
                  <w:rPr>
                    <w:rFonts w:ascii="Segoe UI Symbol" w:eastAsia="MS Gothic" w:hAnsi="Segoe UI Symbol" w:cs="Segoe UI Symbol"/>
                  </w:rPr>
                  <w:t>☐</w:t>
                </w:r>
              </w:sdtContent>
            </w:sdt>
            <w:r w:rsidR="00EA2473" w:rsidRPr="004750C8">
              <w:rPr>
                <w:rFonts w:cstheme="minorHAnsi"/>
              </w:rPr>
              <w:t xml:space="preserve"> kot vodilni ponudnik v skupini ponudnikov (parterjev)</w:t>
            </w:r>
          </w:p>
          <w:p w14:paraId="10297F77" w14:textId="77777777" w:rsidR="00EA2473" w:rsidRPr="004750C8" w:rsidRDefault="00000000" w:rsidP="00CC6A4A">
            <w:pPr>
              <w:pStyle w:val="Brezrazmikov"/>
              <w:rPr>
                <w:rFonts w:cstheme="minorHAnsi"/>
              </w:rPr>
            </w:pPr>
            <w:sdt>
              <w:sdtPr>
                <w:rPr>
                  <w:rFonts w:cstheme="minorHAnsi"/>
                </w:rPr>
                <w:id w:val="1851977781"/>
                <w14:checkbox>
                  <w14:checked w14:val="0"/>
                  <w14:checkedState w14:val="2612" w14:font="MS Gothic"/>
                  <w14:uncheckedState w14:val="2610" w14:font="MS Gothic"/>
                </w14:checkbox>
              </w:sdtPr>
              <w:sdtContent>
                <w:r w:rsidR="00EA2473" w:rsidRPr="004750C8">
                  <w:rPr>
                    <w:rFonts w:ascii="Segoe UI Symbol" w:eastAsia="MS Gothic" w:hAnsi="Segoe UI Symbol" w:cs="Segoe UI Symbol"/>
                  </w:rPr>
                  <w:t>☐</w:t>
                </w:r>
              </w:sdtContent>
            </w:sdt>
            <w:r w:rsidR="00EA2473" w:rsidRPr="004750C8">
              <w:rPr>
                <w:rFonts w:cstheme="minorHAnsi"/>
              </w:rPr>
              <w:t xml:space="preserve"> kot ponudnik t.j. partner v skupini ponudnikov</w:t>
            </w:r>
          </w:p>
          <w:p w14:paraId="230BA3FE" w14:textId="77777777" w:rsidR="00EA2473" w:rsidRPr="004750C8" w:rsidRDefault="00000000" w:rsidP="00CC6A4A">
            <w:pPr>
              <w:pStyle w:val="Brezrazmikov"/>
              <w:rPr>
                <w:rFonts w:cstheme="minorHAnsi"/>
              </w:rPr>
            </w:pPr>
            <w:sdt>
              <w:sdtPr>
                <w:rPr>
                  <w:rFonts w:cstheme="minorHAnsi"/>
                </w:rPr>
                <w:id w:val="1535150355"/>
                <w14:checkbox>
                  <w14:checked w14:val="0"/>
                  <w14:checkedState w14:val="2612" w14:font="MS Gothic"/>
                  <w14:uncheckedState w14:val="2610" w14:font="MS Gothic"/>
                </w14:checkbox>
              </w:sdtPr>
              <w:sdtContent>
                <w:r w:rsidR="00EA2473" w:rsidRPr="004750C8">
                  <w:rPr>
                    <w:rFonts w:ascii="Segoe UI Symbol" w:eastAsia="MS Gothic" w:hAnsi="Segoe UI Symbol" w:cs="Segoe UI Symbol"/>
                  </w:rPr>
                  <w:t>☐</w:t>
                </w:r>
              </w:sdtContent>
            </w:sdt>
            <w:r w:rsidR="00EA2473" w:rsidRPr="004750C8">
              <w:rPr>
                <w:rFonts w:cstheme="minorHAnsi"/>
              </w:rPr>
              <w:t xml:space="preserve"> kot ponudnik s podizvajalci</w:t>
            </w:r>
          </w:p>
        </w:tc>
      </w:tr>
      <w:tr w:rsidR="00EA2473" w:rsidRPr="004750C8" w14:paraId="7F298D02" w14:textId="77777777" w:rsidTr="00CC6A4A">
        <w:tc>
          <w:tcPr>
            <w:tcW w:w="9776" w:type="dxa"/>
            <w:gridSpan w:val="2"/>
          </w:tcPr>
          <w:p w14:paraId="6A23EC35" w14:textId="38DFD9FE" w:rsidR="00EA2473" w:rsidRPr="00EA2473" w:rsidRDefault="00000000" w:rsidP="00EA2473">
            <w:pPr>
              <w:pStyle w:val="Brezrazmikov"/>
              <w:rPr>
                <w:rFonts w:cstheme="minorHAnsi"/>
              </w:rPr>
            </w:pPr>
            <w:sdt>
              <w:sdtPr>
                <w:rPr>
                  <w:rFonts w:cstheme="minorHAnsi"/>
                </w:rPr>
                <w:id w:val="179860386"/>
                <w14:checkbox>
                  <w14:checked w14:val="0"/>
                  <w14:checkedState w14:val="2612" w14:font="MS Gothic"/>
                  <w14:uncheckedState w14:val="2610" w14:font="MS Gothic"/>
                </w14:checkbox>
              </w:sdtPr>
              <w:sdtContent>
                <w:r w:rsidR="00EA2473" w:rsidRPr="004750C8">
                  <w:rPr>
                    <w:rFonts w:ascii="Segoe UI Symbol" w:eastAsia="MS Gothic" w:hAnsi="Segoe UI Symbol" w:cs="Segoe UI Symbol"/>
                  </w:rPr>
                  <w:t>☐</w:t>
                </w:r>
              </w:sdtContent>
            </w:sdt>
            <w:r w:rsidR="00EA2473" w:rsidRPr="004750C8">
              <w:rPr>
                <w:rFonts w:cstheme="minorHAnsi"/>
              </w:rPr>
              <w:t xml:space="preserve"> Podizvajalec naslednjega ponudnika: </w:t>
            </w:r>
            <w:sdt>
              <w:sdtPr>
                <w:rPr>
                  <w:rFonts w:cstheme="minorHAnsi"/>
                </w:rPr>
                <w:alias w:val="Vpišite ime vašega glavnega izvajalca"/>
                <w:tag w:val="Vpišite ime vašega glavnega izvajalca"/>
                <w:id w:val="468256035"/>
                <w:placeholder>
                  <w:docPart w:val="91511B1F1F644BC98F420A0A668FBF6C"/>
                </w:placeholder>
                <w:showingPlcHdr/>
                <w:text/>
              </w:sdtPr>
              <w:sdtContent>
                <w:r w:rsidR="00EA2473" w:rsidRPr="004750C8">
                  <w:rPr>
                    <w:rFonts w:cstheme="minorHAnsi"/>
                    <w:color w:val="808080" w:themeColor="background1" w:themeShade="80"/>
                  </w:rPr>
                  <w:t>Vpišite naziv</w:t>
                </w:r>
              </w:sdtContent>
            </w:sdt>
            <w:r w:rsidR="00EA2473" w:rsidRPr="004750C8">
              <w:rPr>
                <w:rFonts w:cstheme="minorHAnsi"/>
              </w:rPr>
              <w:t>.</w:t>
            </w:r>
          </w:p>
        </w:tc>
      </w:tr>
    </w:tbl>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554"/>
        <w:gridCol w:w="426"/>
        <w:gridCol w:w="567"/>
        <w:gridCol w:w="424"/>
        <w:gridCol w:w="567"/>
        <w:gridCol w:w="284"/>
        <w:gridCol w:w="5954"/>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154D8F" w14:paraId="07B958B6" w14:textId="77777777" w:rsidTr="00FC0E33">
        <w:tc>
          <w:tcPr>
            <w:tcW w:w="1013" w:type="pct"/>
            <w:gridSpan w:val="2"/>
            <w:vAlign w:val="center"/>
          </w:tcPr>
          <w:p w14:paraId="61E6E6D3" w14:textId="5FBF663B" w:rsidR="00154D8F" w:rsidRPr="00154D8F" w:rsidRDefault="00154D8F" w:rsidP="00FC0E33">
            <w:pPr>
              <w:pStyle w:val="Brezrazmikov"/>
            </w:pPr>
            <w:r>
              <w:t>Regija:</w:t>
            </w:r>
          </w:p>
        </w:tc>
        <w:sdt>
          <w:sdtPr>
            <w:id w:val="-676723616"/>
            <w:placeholder>
              <w:docPart w:val="C1B5AF07D5F54ED09CF51E74791DC2FB"/>
            </w:placeholder>
            <w:showingPlcHdr/>
            <w:text/>
          </w:sdtPr>
          <w:sdtContent>
            <w:tc>
              <w:tcPr>
                <w:tcW w:w="3987" w:type="pct"/>
                <w:gridSpan w:val="5"/>
                <w:vAlign w:val="center"/>
              </w:tcPr>
              <w:p w14:paraId="72321E17" w14:textId="13D95C21" w:rsidR="00154D8F" w:rsidRDefault="00154D8F"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6B4C668" w:rsidR="005669F9" w:rsidRPr="007B1F25" w:rsidRDefault="005669F9" w:rsidP="00FC0E33">
            <w:pPr>
              <w:pStyle w:val="Brezrazmikov"/>
              <w:rPr>
                <w:lang w:val="x-none"/>
              </w:rPr>
            </w:pPr>
            <w:r>
              <w:t>IBAN:</w:t>
            </w:r>
          </w:p>
        </w:tc>
        <w:sdt>
          <w:sdtPr>
            <w:id w:val="1326938537"/>
            <w:placeholder>
              <w:docPart w:val="852DA5B421B34CBFBFB2DCD2F129EDC7"/>
            </w:placeholder>
            <w:showingPlcHdr/>
            <w:text/>
          </w:sdtPr>
          <w:sdtContent>
            <w:tc>
              <w:tcPr>
                <w:tcW w:w="3987" w:type="pct"/>
                <w:gridSpan w:val="5"/>
                <w:vAlign w:val="center"/>
              </w:tcPr>
              <w:p w14:paraId="0FBC8821" w14:textId="6CA28748" w:rsidR="005669F9" w:rsidRDefault="009F2255" w:rsidP="00FC0E33">
                <w:pPr>
                  <w:pStyle w:val="Brezrazmikov"/>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tc>
          </w:sdtContent>
        </w:sdt>
      </w:tr>
      <w:tr w:rsidR="00E44E46" w:rsidRPr="00C96504" w14:paraId="3822C2F6" w14:textId="77777777" w:rsidTr="00FC0E33">
        <w:tc>
          <w:tcPr>
            <w:tcW w:w="1013" w:type="pct"/>
            <w:gridSpan w:val="2"/>
            <w:vAlign w:val="center"/>
          </w:tcPr>
          <w:p w14:paraId="3501B715" w14:textId="45FD583B" w:rsidR="00E44E46" w:rsidRPr="00C96504" w:rsidRDefault="00E44E46" w:rsidP="00FC0E33">
            <w:pPr>
              <w:pStyle w:val="Brezrazmikov"/>
            </w:pPr>
            <w:r w:rsidRPr="00C96504">
              <w:t>Velikost:</w:t>
            </w:r>
          </w:p>
        </w:tc>
        <w:sdt>
          <w:sdt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5"/>
                <w:vAlign w:val="center"/>
              </w:tcPr>
              <w:p w14:paraId="1DD965CA" w14:textId="08FC3EE5" w:rsidR="00E44E46" w:rsidRPr="00C96504" w:rsidRDefault="009F2255" w:rsidP="00FC0E33">
                <w:pPr>
                  <w:pStyle w:val="Brezrazmikov"/>
                </w:pPr>
                <w:r w:rsidRPr="004341D5">
                  <w:rPr>
                    <w:rStyle w:val="Besedilooznabemesta"/>
                  </w:rPr>
                  <w:t>Izberite element</w:t>
                </w:r>
              </w:p>
            </w:tc>
          </w:sdtContent>
        </w:sdt>
      </w:tr>
      <w:tr w:rsidR="00E44E46" w:rsidRPr="00C96504" w14:paraId="1FBF185D" w14:textId="77777777" w:rsidTr="00C96504">
        <w:tc>
          <w:tcPr>
            <w:tcW w:w="1303" w:type="pct"/>
            <w:gridSpan w:val="3"/>
            <w:vAlign w:val="center"/>
          </w:tcPr>
          <w:p w14:paraId="45A5C77A" w14:textId="00779DAC" w:rsidR="00E44E46" w:rsidRPr="00C96504" w:rsidRDefault="00E44E46" w:rsidP="00FC0E33">
            <w:pPr>
              <w:pStyle w:val="Brezrazmikov"/>
            </w:pPr>
            <w:r w:rsidRPr="00C96504">
              <w:t>Registrirana dejavnost:</w:t>
            </w:r>
          </w:p>
        </w:tc>
        <w:sdt>
          <w:sdtPr>
            <w:id w:val="-67038864"/>
            <w:placeholder>
              <w:docPart w:val="4B437CEAA59B4442966367DD7E1B426A"/>
            </w:placeholder>
            <w:showingPlcHdr/>
            <w:text/>
          </w:sdtPr>
          <w:sdtContent>
            <w:tc>
              <w:tcPr>
                <w:tcW w:w="3697" w:type="pct"/>
                <w:gridSpan w:val="4"/>
                <w:vAlign w:val="center"/>
              </w:tcPr>
              <w:p w14:paraId="03E26811" w14:textId="2871F453" w:rsidR="00E44E46" w:rsidRPr="00C96504" w:rsidRDefault="00C96504" w:rsidP="00FC0E33">
                <w:pPr>
                  <w:pStyle w:val="Brezrazmikov"/>
                </w:pPr>
                <w:r w:rsidRPr="00C96504">
                  <w:rPr>
                    <w:color w:val="808080" w:themeColor="background1" w:themeShade="80"/>
                  </w:rPr>
                  <w:t>Vpi</w:t>
                </w:r>
                <w:r w:rsidR="009F2255">
                  <w:rPr>
                    <w:color w:val="808080" w:themeColor="background1" w:themeShade="80"/>
                  </w:rPr>
                  <w:t>šite</w:t>
                </w:r>
                <w:r w:rsidRPr="00C96504">
                  <w:rPr>
                    <w:color w:val="808080" w:themeColor="background1" w:themeShade="80"/>
                  </w:rPr>
                  <w:t xml:space="preserve"> dejavnost</w:t>
                </w:r>
                <w:r w:rsidR="00EA2473">
                  <w:rPr>
                    <w:color w:val="808080" w:themeColor="background1" w:themeShade="80"/>
                  </w:rPr>
                  <w:t xml:space="preserve"> po SKD</w:t>
                </w:r>
                <w:r w:rsidRPr="00C96504">
                  <w:rPr>
                    <w:color w:val="808080" w:themeColor="background1" w:themeShade="80"/>
                  </w:rPr>
                  <w:t>, relevantno za predmet tega javnega naročila</w:t>
                </w:r>
              </w:p>
            </w:tc>
          </w:sdtContent>
        </w:sdt>
      </w:tr>
      <w:tr w:rsidR="005669F9" w:rsidRPr="00C96504" w14:paraId="5E945F75" w14:textId="77777777" w:rsidTr="00FC0E33">
        <w:tc>
          <w:tcPr>
            <w:tcW w:w="1810" w:type="pct"/>
            <w:gridSpan w:val="5"/>
            <w:vAlign w:val="center"/>
          </w:tcPr>
          <w:p w14:paraId="13D03042" w14:textId="77777777" w:rsidR="005669F9" w:rsidRPr="00C96504" w:rsidRDefault="005669F9" w:rsidP="00FC0E33">
            <w:pPr>
              <w:pStyle w:val="Brezrazmikov"/>
            </w:pPr>
            <w:r w:rsidRPr="00C96504">
              <w:t>Zakoniti zastopnik:</w:t>
            </w:r>
          </w:p>
        </w:tc>
        <w:sdt>
          <w:sdtPr>
            <w:id w:val="-324819242"/>
            <w:placeholder>
              <w:docPart w:val="B05318986FFE4CB083843EE941C5EBB7"/>
            </w:placeholder>
            <w:showingPlcHdr/>
            <w:text/>
          </w:sdtPr>
          <w:sdtContent>
            <w:tc>
              <w:tcPr>
                <w:tcW w:w="3190" w:type="pct"/>
                <w:gridSpan w:val="2"/>
                <w:vAlign w:val="center"/>
              </w:tcPr>
              <w:p w14:paraId="34D80714" w14:textId="77777777" w:rsidR="005669F9" w:rsidRPr="00C96504" w:rsidRDefault="005669F9" w:rsidP="00FC0E33">
                <w:pPr>
                  <w:pStyle w:val="Brezrazmikov"/>
                </w:pPr>
                <w:r w:rsidRPr="00C96504">
                  <w:rPr>
                    <w:rStyle w:val="Besedilooznabemesta"/>
                  </w:rPr>
                  <w:t>Vpišite ime in priimek</w:t>
                </w:r>
              </w:p>
            </w:tc>
          </w:sdtContent>
        </w:sdt>
      </w:tr>
      <w:tr w:rsidR="009F2255" w:rsidRPr="00C96504" w14:paraId="3B79A2F9" w14:textId="77777777" w:rsidTr="005923B4">
        <w:tc>
          <w:tcPr>
            <w:tcW w:w="1810" w:type="pct"/>
            <w:gridSpan w:val="5"/>
            <w:vAlign w:val="center"/>
          </w:tcPr>
          <w:p w14:paraId="12FEF141" w14:textId="77777777" w:rsidR="009F2255" w:rsidRPr="00C96504" w:rsidRDefault="009F2255" w:rsidP="005923B4">
            <w:pPr>
              <w:pStyle w:val="Brezrazmikov"/>
              <w:jc w:val="left"/>
            </w:pPr>
            <w:r w:rsidRPr="00C96504">
              <w:t>Pooblaščena oseba za vročanje</w:t>
            </w:r>
            <w:r w:rsidRPr="00C96504">
              <w:rPr>
                <w:rStyle w:val="Sprotnaopomba-sklic"/>
              </w:rPr>
              <w:footnoteReference w:id="1"/>
            </w:r>
            <w:r w:rsidRPr="00C96504">
              <w:t xml:space="preserve">: </w:t>
            </w:r>
          </w:p>
        </w:tc>
        <w:sdt>
          <w:sdtPr>
            <w:id w:val="-968814921"/>
            <w:placeholder>
              <w:docPart w:val="A22E7298EE89436D9434F2EFF30F3FB0"/>
            </w:placeholder>
            <w:showingPlcHdr/>
            <w:text/>
          </w:sdtPr>
          <w:sdtContent>
            <w:tc>
              <w:tcPr>
                <w:tcW w:w="3190" w:type="pct"/>
                <w:gridSpan w:val="2"/>
                <w:vAlign w:val="center"/>
              </w:tcPr>
              <w:p w14:paraId="597A14B7" w14:textId="77777777" w:rsidR="009F2255" w:rsidRPr="00C96504" w:rsidRDefault="009F2255" w:rsidP="005923B4">
                <w:pPr>
                  <w:pStyle w:val="Brezrazmikov"/>
                </w:pPr>
                <w:r w:rsidRPr="00C96504">
                  <w:rPr>
                    <w:rStyle w:val="Besedilooznabemesta"/>
                  </w:rPr>
                  <w:t>Vpišite ime in priimek</w:t>
                </w:r>
              </w:p>
            </w:tc>
          </w:sdtContent>
        </w:sdt>
      </w:tr>
      <w:tr w:rsidR="005669F9" w:rsidRPr="00C96504" w14:paraId="170DDBA2" w14:textId="77777777" w:rsidTr="00FC0E33">
        <w:tc>
          <w:tcPr>
            <w:tcW w:w="1810" w:type="pct"/>
            <w:gridSpan w:val="5"/>
            <w:vAlign w:val="center"/>
          </w:tcPr>
          <w:p w14:paraId="7D1EF97F" w14:textId="6D990D7D" w:rsidR="005669F9" w:rsidRPr="00C96504" w:rsidRDefault="005669F9" w:rsidP="00FC0E33">
            <w:pPr>
              <w:pStyle w:val="Brezrazmikov"/>
            </w:pPr>
            <w:r w:rsidRPr="00C96504">
              <w:t xml:space="preserve">Podpisnik </w:t>
            </w:r>
            <w:bookmarkStart w:id="3" w:name="_Ref129677675"/>
            <w:r w:rsidR="009F2255">
              <w:t>pogodbe</w:t>
            </w:r>
            <w:r w:rsidRPr="00C96504">
              <w:rPr>
                <w:rStyle w:val="Sprotnaopomba-sklic"/>
              </w:rPr>
              <w:footnoteReference w:id="2"/>
            </w:r>
            <w:bookmarkEnd w:id="3"/>
            <w:r w:rsidRPr="00C96504">
              <w:t>:</w:t>
            </w:r>
          </w:p>
        </w:tc>
        <w:sdt>
          <w:sdtPr>
            <w:id w:val="-405449902"/>
            <w:placeholder>
              <w:docPart w:val="C5D70BB75C814103B98E9F7F283947FB"/>
            </w:placeholder>
            <w:showingPlcHdr/>
            <w:text/>
          </w:sdtPr>
          <w:sdtContent>
            <w:tc>
              <w:tcPr>
                <w:tcW w:w="3190" w:type="pct"/>
                <w:gridSpan w:val="2"/>
                <w:vAlign w:val="center"/>
              </w:tcPr>
              <w:p w14:paraId="28566FDB" w14:textId="6CFAF102" w:rsidR="005669F9" w:rsidRPr="00C96504" w:rsidRDefault="005669F9" w:rsidP="00FC0E33">
                <w:pPr>
                  <w:pStyle w:val="Brezrazmikov"/>
                </w:pPr>
                <w:r w:rsidRPr="00C96504">
                  <w:rPr>
                    <w:rStyle w:val="Besedilooznabemesta"/>
                  </w:rPr>
                  <w:t>Vpišite ime in priimek</w:t>
                </w:r>
              </w:p>
            </w:tc>
          </w:sdtContent>
        </w:sdt>
      </w:tr>
      <w:tr w:rsidR="005669F9" w:rsidRPr="00C96504" w14:paraId="2845788A" w14:textId="77777777" w:rsidTr="00FC0E33">
        <w:tc>
          <w:tcPr>
            <w:tcW w:w="1810" w:type="pct"/>
            <w:gridSpan w:val="5"/>
            <w:vAlign w:val="center"/>
          </w:tcPr>
          <w:p w14:paraId="2055AEC2" w14:textId="4712F67F" w:rsidR="005669F9" w:rsidRPr="00C96504" w:rsidRDefault="005669F9" w:rsidP="00FC0E33">
            <w:pPr>
              <w:pStyle w:val="Brezrazmikov"/>
              <w:jc w:val="left"/>
            </w:pPr>
            <w:r w:rsidRPr="00C96504">
              <w:t xml:space="preserve">Skrbnik </w:t>
            </w:r>
            <w:r w:rsidR="009F2255">
              <w:t>pogodbe</w:t>
            </w:r>
            <w:r w:rsidR="00204298">
              <w:rPr>
                <w:vertAlign w:val="superscript"/>
              </w:rPr>
              <w:t>4</w:t>
            </w:r>
            <w:r w:rsidRPr="00C96504">
              <w:t>:</w:t>
            </w:r>
          </w:p>
        </w:tc>
        <w:sdt>
          <w:sdtPr>
            <w:id w:val="-1251801585"/>
            <w:placeholder>
              <w:docPart w:val="677EBCDBD8FD48CC9E3E31C7B5A58175"/>
            </w:placeholder>
            <w:showingPlcHdr/>
            <w:text/>
          </w:sdtPr>
          <w:sdtContent>
            <w:tc>
              <w:tcPr>
                <w:tcW w:w="3190" w:type="pct"/>
                <w:gridSpan w:val="2"/>
                <w:vAlign w:val="center"/>
              </w:tcPr>
              <w:p w14:paraId="121E1CD9" w14:textId="77777777" w:rsidR="005669F9" w:rsidRPr="00C96504" w:rsidRDefault="005669F9" w:rsidP="00FC0E33">
                <w:pPr>
                  <w:pStyle w:val="Brezrazmikov"/>
                </w:pPr>
                <w:r w:rsidRPr="00C96504">
                  <w:rPr>
                    <w:rStyle w:val="Besedilooznabemesta"/>
                  </w:rPr>
                  <w:t>Vpišite ime in priimek</w:t>
                </w:r>
              </w:p>
            </w:tc>
          </w:sdtContent>
        </w:sdt>
      </w:tr>
      <w:tr w:rsidR="005669F9" w:rsidRPr="00C96504" w14:paraId="317F7FE4" w14:textId="77777777" w:rsidTr="00FC0E33">
        <w:tc>
          <w:tcPr>
            <w:tcW w:w="1520" w:type="pct"/>
            <w:gridSpan w:val="4"/>
            <w:vAlign w:val="center"/>
          </w:tcPr>
          <w:p w14:paraId="0C2E1975" w14:textId="0BADA8F7" w:rsidR="005669F9" w:rsidRPr="00C96504" w:rsidRDefault="005669F9" w:rsidP="00FC0E33">
            <w:pPr>
              <w:pStyle w:val="Brezrazmikov"/>
              <w:jc w:val="left"/>
            </w:pPr>
            <w:r w:rsidRPr="00C96504">
              <w:t>Kontaktni podatki skrbnika</w:t>
            </w:r>
            <w:r w:rsidR="00204298">
              <w:rPr>
                <w:vertAlign w:val="superscript"/>
              </w:rPr>
              <w:t>4</w:t>
            </w:r>
            <w:r w:rsidRPr="00C96504">
              <w:t>:</w:t>
            </w:r>
          </w:p>
        </w:tc>
        <w:sdt>
          <w:sdtPr>
            <w:id w:val="1415129097"/>
            <w:placeholder>
              <w:docPart w:val="A7837BA9F474493780AD94AB5EB3348F"/>
            </w:placeholder>
            <w:showingPlcHdr/>
            <w:text/>
          </w:sdtPr>
          <w:sdtContent>
            <w:tc>
              <w:tcPr>
                <w:tcW w:w="3480" w:type="pct"/>
                <w:gridSpan w:val="3"/>
                <w:vAlign w:val="center"/>
              </w:tcPr>
              <w:p w14:paraId="5F935061" w14:textId="77777777" w:rsidR="005669F9" w:rsidRPr="00C96504" w:rsidRDefault="005669F9" w:rsidP="00FC0E33">
                <w:pPr>
                  <w:pStyle w:val="Brezrazmikov"/>
                </w:pPr>
                <w:r w:rsidRPr="00C96504">
                  <w:rPr>
                    <w:rStyle w:val="Besedilooznabemesta"/>
                  </w:rPr>
                  <w:t>Vpišite e-naslov in tel. št. skrbnika okvirnega sporazuma</w:t>
                </w:r>
              </w:p>
            </w:tc>
          </w:sdtContent>
        </w:sdt>
      </w:tr>
      <w:tr w:rsidR="005669F9" w:rsidRPr="00C96504" w14:paraId="2C7412B3" w14:textId="77777777" w:rsidTr="00125B2D">
        <w:tc>
          <w:tcPr>
            <w:tcW w:w="795" w:type="pct"/>
            <w:vMerge w:val="restart"/>
            <w:vAlign w:val="center"/>
          </w:tcPr>
          <w:p w14:paraId="2E5DDA9C" w14:textId="77D1117B" w:rsidR="005669F9" w:rsidRPr="00C96504" w:rsidRDefault="005669F9" w:rsidP="00FC0E33">
            <w:pPr>
              <w:pStyle w:val="Brezrazmikov"/>
            </w:pPr>
            <w:r w:rsidRPr="00C96504">
              <w:t>Opis prevzetih del:</w:t>
            </w:r>
          </w:p>
        </w:tc>
        <w:tc>
          <w:tcPr>
            <w:tcW w:w="4205" w:type="pct"/>
            <w:gridSpan w:val="6"/>
            <w:vAlign w:val="center"/>
          </w:tcPr>
          <w:p w14:paraId="619857FB" w14:textId="705D0618" w:rsidR="005669F9" w:rsidRPr="00C96504" w:rsidRDefault="00000000" w:rsidP="00FC0E33">
            <w:pPr>
              <w:pStyle w:val="Brezrazmikov"/>
              <w:jc w:val="left"/>
            </w:pPr>
            <w:sdt>
              <w:sdtPr>
                <w:id w:val="-772165593"/>
                <w14:checkbox>
                  <w14:checked w14:val="0"/>
                  <w14:checkedState w14:val="2612" w14:font="MS Gothic"/>
                  <w14:uncheckedState w14:val="2610" w14:font="MS Gothic"/>
                </w14:checkbox>
              </w:sdtPr>
              <w:sdtContent>
                <w:r w:rsidR="005669F9" w:rsidRPr="00C96504">
                  <w:rPr>
                    <w:rFonts w:ascii="MS Gothic" w:eastAsia="MS Gothic" w:hAnsi="MS Gothic" w:hint="eastAsia"/>
                  </w:rPr>
                  <w:t>☐</w:t>
                </w:r>
              </w:sdtContent>
            </w:sdt>
            <w:r w:rsidR="005669F9" w:rsidRPr="00C96504">
              <w:t xml:space="preserve"> ponujamo </w:t>
            </w:r>
            <w:r w:rsidR="00125B2D">
              <w:t>celotno javno naročilo</w:t>
            </w:r>
          </w:p>
        </w:tc>
      </w:tr>
      <w:tr w:rsidR="00125B2D" w:rsidRPr="00C96504" w14:paraId="232717B2" w14:textId="77777777" w:rsidTr="00125B2D">
        <w:trPr>
          <w:trHeight w:val="326"/>
        </w:trPr>
        <w:tc>
          <w:tcPr>
            <w:tcW w:w="795" w:type="pct"/>
            <w:vMerge/>
            <w:vAlign w:val="center"/>
          </w:tcPr>
          <w:p w14:paraId="7BFE20AF" w14:textId="77777777" w:rsidR="00125B2D" w:rsidRPr="00C96504" w:rsidRDefault="00125B2D" w:rsidP="00F44936">
            <w:pPr>
              <w:pStyle w:val="Brezrazmikov"/>
            </w:pPr>
          </w:p>
        </w:tc>
        <w:tc>
          <w:tcPr>
            <w:tcW w:w="4205" w:type="pct"/>
            <w:gridSpan w:val="6"/>
            <w:vAlign w:val="center"/>
          </w:tcPr>
          <w:p w14:paraId="5F38DA99" w14:textId="5F18E90F" w:rsidR="00125B2D" w:rsidRPr="00C96504" w:rsidRDefault="00000000" w:rsidP="00F44936">
            <w:pPr>
              <w:pStyle w:val="Brezrazmikov"/>
              <w:jc w:val="left"/>
            </w:pPr>
            <w:sdt>
              <w:sdtPr>
                <w:id w:val="101380478"/>
                <w14:checkbox>
                  <w14:checked w14:val="0"/>
                  <w14:checkedState w14:val="2612" w14:font="MS Gothic"/>
                  <w14:uncheckedState w14:val="2610" w14:font="MS Gothic"/>
                </w14:checkbox>
              </w:sdtPr>
              <w:sdtContent>
                <w:r w:rsidR="00125B2D" w:rsidRPr="00C96504">
                  <w:rPr>
                    <w:rFonts w:ascii="MS Gothic" w:eastAsia="MS Gothic" w:hAnsi="MS Gothic" w:hint="eastAsia"/>
                  </w:rPr>
                  <w:t>☐</w:t>
                </w:r>
              </w:sdtContent>
            </w:sdt>
            <w:r w:rsidR="00125B2D" w:rsidRPr="00C96504">
              <w:t xml:space="preserve"> ponujamo </w:t>
            </w:r>
            <w:r w:rsidR="00125B2D">
              <w:t>javnega naročila,</w:t>
            </w:r>
            <w:r w:rsidR="00125B2D" w:rsidRPr="00C96504">
              <w:t xml:space="preserve"> in sicer: </w:t>
            </w:r>
            <w:sdt>
              <w:sdtPr>
                <w:id w:val="-318662218"/>
                <w:placeholder>
                  <w:docPart w:val="06FF86D2ACF64111BCD87C00C75DAF4F"/>
                </w:placeholder>
                <w:showingPlcHdr/>
                <w:text/>
              </w:sdtPr>
              <w:sdtContent>
                <w:r w:rsidR="00125B2D" w:rsidRPr="00C96504">
                  <w:rPr>
                    <w:color w:val="808080" w:themeColor="background1" w:themeShade="80"/>
                  </w:rPr>
                  <w:t>Vsebinski opis</w:t>
                </w:r>
                <w:r w:rsidR="00125B2D" w:rsidRPr="00C96504">
                  <w:rPr>
                    <w:rStyle w:val="Besedilooznabemesta"/>
                    <w:color w:val="808080" w:themeColor="background1" w:themeShade="80"/>
                  </w:rPr>
                  <w:t xml:space="preserve"> </w:t>
                </w:r>
                <w:r w:rsidR="00125B2D" w:rsidRPr="00C96504">
                  <w:rPr>
                    <w:rStyle w:val="Besedilooznabemesta"/>
                  </w:rPr>
                  <w:t>del</w:t>
                </w:r>
              </w:sdtContent>
            </w:sdt>
          </w:p>
        </w:tc>
      </w:tr>
      <w:tr w:rsidR="00125B2D" w:rsidRPr="00C96504" w14:paraId="1A1A4929" w14:textId="77777777" w:rsidTr="00821B38">
        <w:trPr>
          <w:trHeight w:val="516"/>
        </w:trPr>
        <w:tc>
          <w:tcPr>
            <w:tcW w:w="1955" w:type="pct"/>
            <w:gridSpan w:val="6"/>
            <w:vAlign w:val="center"/>
          </w:tcPr>
          <w:p w14:paraId="51110C5C" w14:textId="0345F5F6" w:rsidR="00125B2D" w:rsidRPr="00C96504" w:rsidRDefault="00125B2D" w:rsidP="00F44936">
            <w:pPr>
              <w:pStyle w:val="Brezrazmikov"/>
            </w:pPr>
            <w:r w:rsidRPr="00C96504">
              <w:t>Ponudbena vrednost prevzetih del:</w:t>
            </w:r>
          </w:p>
        </w:tc>
        <w:tc>
          <w:tcPr>
            <w:tcW w:w="3045" w:type="pct"/>
            <w:vAlign w:val="center"/>
          </w:tcPr>
          <w:p w14:paraId="16140BED" w14:textId="58A7D887" w:rsidR="00125B2D" w:rsidRPr="00C96504" w:rsidRDefault="00125B2D" w:rsidP="00F44936">
            <w:pPr>
              <w:pStyle w:val="Brezrazmikov"/>
            </w:pPr>
            <w:r>
              <w:rPr>
                <w:rStyle w:val="Besedilooznabemesta"/>
              </w:rPr>
              <w:t>znesek (brez DDV)</w:t>
            </w:r>
            <w:r w:rsidRPr="00C96504">
              <w:t xml:space="preserve"> € (brez DDV)</w:t>
            </w:r>
          </w:p>
        </w:tc>
      </w:tr>
    </w:tbl>
    <w:p w14:paraId="3BEE7FF6" w14:textId="2F2E6EE2" w:rsidR="005669F9" w:rsidRPr="00C96504" w:rsidRDefault="005669F9" w:rsidP="005669F9">
      <w:pPr>
        <w:pStyle w:val="Brezrazmikov"/>
      </w:pPr>
    </w:p>
    <w:p w14:paraId="6E0B87EB" w14:textId="66B6A77E" w:rsidR="00E27B61" w:rsidRPr="00C96504" w:rsidRDefault="00E27B61" w:rsidP="00E27B61">
      <w:pPr>
        <w:pStyle w:val="Brezrazmikov"/>
        <w:keepNext/>
      </w:pPr>
      <w:r w:rsidRPr="00C96504">
        <w:rPr>
          <w:b/>
          <w:bCs/>
        </w:rPr>
        <w:t>Izjava (pogoj 4):</w:t>
      </w:r>
      <w:r w:rsidRPr="00C96504">
        <w:t xml:space="preserve"> Zagotavljamo, da (označite z </w:t>
      </w:r>
      <w:sdt>
        <w:sdtPr>
          <w:id w:val="2021037415"/>
          <w14:checkbox>
            <w14:checked w14:val="1"/>
            <w14:checkedState w14:val="2612" w14:font="MS Gothic"/>
            <w14:uncheckedState w14:val="2610" w14:font="MS Gothic"/>
          </w14:checkbox>
        </w:sdtPr>
        <w:sdtContent>
          <w:r w:rsidR="00C91C9D" w:rsidRPr="00C96504">
            <w:rPr>
              <w:rFonts w:ascii="MS Gothic" w:eastAsia="MS Gothic" w:hAnsi="MS Gothic" w:hint="eastAsia"/>
            </w:rPr>
            <w:t>☒</w:t>
          </w:r>
        </w:sdtContent>
      </w:sdt>
      <w:r w:rsidRPr="00C96504">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sidRPr="00C96504">
            <w:rPr>
              <w:rFonts w:ascii="MS Gothic" w:eastAsia="MS Gothic" w:hAnsi="MS Gothic" w:hint="eastAsia"/>
            </w:rPr>
            <w:t>☐</w:t>
          </w:r>
        </w:sdtContent>
      </w:sdt>
      <w:r w:rsidR="00E27B61" w:rsidRPr="00C96504">
        <w:t xml:space="preserve"> razpolagamo z ustreznimi kadri, sredstvi in znanjem za pravočasno in kvalitetno izvedbo javnega</w:t>
      </w:r>
      <w:r w:rsidR="00E27B61" w:rsidRPr="00E27B61">
        <w:t xml:space="preserve"> naročila, v skladu z zahtevami iz dokumentacije v zvezi z oddajo javnega naročila, pravili stroke ter določili predpisov in standardov s področja predmeta naročila</w:t>
      </w:r>
      <w:r w:rsidR="00E27B61">
        <w:t>;</w:t>
      </w:r>
    </w:p>
    <w:p w14:paraId="61A80E28" w14:textId="3D26065F" w:rsidR="0069632C" w:rsidRDefault="00000000" w:rsidP="00E27B61">
      <w:pPr>
        <w:pStyle w:val="Brezrazmikov"/>
        <w:keepNext/>
        <w:ind w:left="357" w:hanging="357"/>
      </w:pPr>
      <w:sdt>
        <w:sdtPr>
          <w:id w:val="-1225052798"/>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imamo </w:t>
      </w:r>
      <w:r w:rsidR="0069632C" w:rsidRPr="0069632C">
        <w:t>vzpostavljeno kontrolo kakovosti razpisane vrste blaga</w:t>
      </w:r>
      <w:r w:rsidR="0069632C">
        <w:t>;</w:t>
      </w:r>
    </w:p>
    <w:p w14:paraId="1FBFB482" w14:textId="3108DD80"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 xml:space="preserve">določila dokumentacije v zvezi z oddajo javnega naročila, vključno z določili vzorca </w:t>
      </w:r>
      <w:r w:rsidR="0069632C">
        <w:t>pogodbe</w:t>
      </w:r>
      <w:r w:rsidR="00E77DB8">
        <w:t xml:space="preserve"> in vzorcev finančnih zavarovanj</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5C827685"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w:t>
      </w:r>
      <w:r w:rsidR="0042460B">
        <w:t xml:space="preserve">javnega naročila </w:t>
      </w:r>
      <w:r w:rsidR="00E27B61">
        <w:t>komunicirali v slovenskem jeziku.</w:t>
      </w:r>
    </w:p>
    <w:p w14:paraId="038FF3E8" w14:textId="77777777" w:rsidR="00E27B61" w:rsidRDefault="00E27B61" w:rsidP="00E27B61">
      <w:pPr>
        <w:pStyle w:val="Brezrazmikov"/>
        <w:ind w:left="357" w:hanging="357"/>
      </w:pPr>
    </w:p>
    <w:p w14:paraId="42FD7DB0" w14:textId="17DD496F" w:rsidR="0069632C" w:rsidRPr="00C96504" w:rsidRDefault="0069632C" w:rsidP="0069632C">
      <w:pPr>
        <w:pStyle w:val="Brezrazmikov"/>
        <w:keepNext/>
      </w:pPr>
      <w:r w:rsidRPr="00C96504">
        <w:rPr>
          <w:b/>
          <w:bCs/>
        </w:rPr>
        <w:t xml:space="preserve">Izjava (pogoj </w:t>
      </w:r>
      <w:r>
        <w:rPr>
          <w:b/>
          <w:bCs/>
        </w:rPr>
        <w:t>5</w:t>
      </w:r>
      <w:r w:rsidRPr="00C96504">
        <w:rPr>
          <w:b/>
          <w:bCs/>
        </w:rPr>
        <w:t>):</w:t>
      </w:r>
      <w:r w:rsidRPr="00C96504">
        <w:t xml:space="preserve"> </w:t>
      </w:r>
      <w:r>
        <w:t xml:space="preserve">Kot gospodarski subjekt, </w:t>
      </w:r>
      <w:r w:rsidR="00E77DB8" w:rsidRPr="00E77DB8">
        <w:t>ki ponuja opremo, katera na podlagi navodil proizvajalca zahteva redno servisiranje</w:t>
      </w:r>
      <w:r>
        <w:t>, zagotavljamo</w:t>
      </w:r>
      <w:r w:rsidRPr="00C96504">
        <w:t xml:space="preserve"> (označite z </w:t>
      </w:r>
      <w:sdt>
        <w:sdtPr>
          <w:id w:val="1180158470"/>
          <w14:checkbox>
            <w14:checked w14:val="1"/>
            <w14:checkedState w14:val="2612" w14:font="MS Gothic"/>
            <w14:uncheckedState w14:val="2610" w14:font="MS Gothic"/>
          </w14:checkbox>
        </w:sdtPr>
        <w:sdtContent>
          <w:r w:rsidRPr="00C96504">
            <w:rPr>
              <w:rFonts w:ascii="MS Gothic" w:eastAsia="MS Gothic" w:hAnsi="MS Gothic" w:hint="eastAsia"/>
            </w:rPr>
            <w:t>☒</w:t>
          </w:r>
        </w:sdtContent>
      </w:sdt>
      <w:r w:rsidRPr="00C96504">
        <w:t>):</w:t>
      </w:r>
    </w:p>
    <w:p w14:paraId="37C2C557" w14:textId="215EA514" w:rsidR="0069632C" w:rsidRDefault="00000000" w:rsidP="0069632C">
      <w:pPr>
        <w:pStyle w:val="Brezrazmikov"/>
        <w:ind w:left="357" w:hanging="357"/>
      </w:pPr>
      <w:sdt>
        <w:sdtPr>
          <w:id w:val="301194994"/>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154D8F" w:rsidRPr="00154D8F">
        <w:t xml:space="preserve">servisno službo na podlagi sklenjene pogodbe in pooblastila proizvajalca opreme za izvajanje servisnih del </w:t>
      </w:r>
      <w:r w:rsidR="00E77DB8">
        <w:t xml:space="preserve">na </w:t>
      </w:r>
      <w:r w:rsidR="00154D8F" w:rsidRPr="00154D8F">
        <w:t>opremi in za dobavo rezervnih delov</w:t>
      </w:r>
      <w:r w:rsidR="0069632C">
        <w:t>;</w:t>
      </w:r>
    </w:p>
    <w:p w14:paraId="5ADF9C36" w14:textId="27BAE4EB" w:rsidR="0069632C" w:rsidRDefault="00000000" w:rsidP="0069632C">
      <w:pPr>
        <w:pStyle w:val="Brezrazmikov"/>
        <w:ind w:left="357" w:hanging="357"/>
      </w:pPr>
      <w:sdt>
        <w:sdtPr>
          <w:id w:val="1661036965"/>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w:t>
      </w:r>
      <w:r w:rsidR="00154D8F" w:rsidRPr="00154D8F">
        <w:t>brezplačno odpravo napak v garancijskem roku, ki začne teči z datumom prevzema s strani naročnika</w:t>
      </w:r>
      <w:r w:rsidR="0069632C">
        <w:t>;</w:t>
      </w:r>
    </w:p>
    <w:p w14:paraId="4F78B5CF" w14:textId="00B6328B" w:rsidR="0069632C" w:rsidRDefault="00000000" w:rsidP="0069632C">
      <w:pPr>
        <w:pStyle w:val="Brezrazmikov"/>
        <w:ind w:left="357" w:hanging="357"/>
      </w:pPr>
      <w:sdt>
        <w:sdtPr>
          <w:id w:val="-1073576857"/>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servisne storitve in </w:t>
      </w:r>
      <w:r w:rsidR="0069632C" w:rsidRPr="00154D8F">
        <w:t>rezervne dele vsaj še deset (10) let po datumu prevzema s strani naročnika</w:t>
      </w:r>
      <w:r w:rsidR="00154D8F">
        <w:t>.</w:t>
      </w:r>
    </w:p>
    <w:p w14:paraId="70F93324" w14:textId="77777777" w:rsidR="0069632C" w:rsidRDefault="0069632C" w:rsidP="00E27B61">
      <w:pPr>
        <w:pStyle w:val="Brezrazmikov"/>
        <w:ind w:left="357" w:hanging="357"/>
      </w:pPr>
    </w:p>
    <w:p w14:paraId="448CBC70" w14:textId="1C91F85A" w:rsidR="00E27B61" w:rsidRDefault="00E27B61" w:rsidP="00E27B61">
      <w:pPr>
        <w:pStyle w:val="Brezrazmikov"/>
        <w:keepNext/>
      </w:pPr>
      <w:r w:rsidRPr="003A3ABF">
        <w:rPr>
          <w:b/>
          <w:bCs/>
        </w:rPr>
        <w:lastRenderedPageBreak/>
        <w:t xml:space="preserve">Izjava (pogoj </w:t>
      </w:r>
      <w:r w:rsidR="0069632C">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5ACBE892"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w:t>
      </w:r>
      <w:r w:rsidR="00154D8F" w:rsidRPr="00154D8F">
        <w:t>dostavo zavarovanja za dobro izvedbo pogodbenih obveznosti, v vrednosti, obliki in vsebini kot jo določa dokumentacije v zvezi z oddajo javnega naročila, najkasneje 15 dni po podpisu pogodbe</w:t>
      </w:r>
      <w:r w:rsidR="00E27B61">
        <w:t>;</w:t>
      </w:r>
    </w:p>
    <w:p w14:paraId="56D4D6DE" w14:textId="4CA20AD9"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 xml:space="preserve">za veljavnost </w:t>
      </w:r>
      <w:r w:rsidR="0069632C">
        <w:rPr>
          <w:rFonts w:eastAsia="Times New Roman"/>
          <w:color w:val="000000"/>
        </w:rPr>
        <w:t>pogodbe</w:t>
      </w:r>
      <w:r w:rsidR="00E27B61">
        <w:t>;</w:t>
      </w:r>
    </w:p>
    <w:p w14:paraId="206C0FA4" w14:textId="64272DDE" w:rsidR="0001218B" w:rsidRDefault="00000000" w:rsidP="0001218B">
      <w:pPr>
        <w:pStyle w:val="Brezrazmikov"/>
        <w:ind w:left="357" w:hanging="357"/>
      </w:pPr>
      <w:sdt>
        <w:sdtPr>
          <w:id w:val="623040268"/>
          <w14:checkbox>
            <w14:checked w14:val="0"/>
            <w14:checkedState w14:val="2612" w14:font="MS Gothic"/>
            <w14:uncheckedState w14:val="2610" w14:font="MS Gothic"/>
          </w14:checkbox>
        </w:sdtPr>
        <w:sdtContent>
          <w:r w:rsidR="0001218B">
            <w:rPr>
              <w:rFonts w:ascii="MS Gothic" w:eastAsia="MS Gothic" w:hAnsi="MS Gothic" w:hint="eastAsia"/>
            </w:rPr>
            <w:t>☐</w:t>
          </w:r>
        </w:sdtContent>
      </w:sdt>
      <w:r w:rsidR="0001218B">
        <w:t xml:space="preserve"> </w:t>
      </w:r>
      <w:r w:rsidR="0001218B" w:rsidRPr="0001218B">
        <w:t>dostavo zavarovanja za odpravo napak v garancijskem roku, v vrednosti, obliki in vsebini kot jo določa dokumentacije v zvezi z oddajo javnega naročila, najkasneje v roku 15 dni po podpisu prevzemnega zapisnika</w:t>
      </w:r>
      <w:r w:rsidR="0001218B">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25DEF97C" w:rsidR="005669F9" w:rsidRDefault="009B18F6" w:rsidP="009B18F6">
      <w:pPr>
        <w:pStyle w:val="Brezrazmikov"/>
        <w:keepNext/>
        <w:tabs>
          <w:tab w:val="left" w:pos="7654"/>
        </w:tabs>
      </w:pPr>
      <w:r>
        <w:tab/>
      </w: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7D69EC5F" w14:textId="77777777" w:rsidR="005669F9" w:rsidRPr="008B31A7" w:rsidRDefault="005669F9" w:rsidP="00FC0E33">
            <w:pPr>
              <w:pStyle w:val="Brezrazmikov"/>
              <w:keepNext/>
              <w:rPr>
                <w:rFonts w:cstheme="minorHAnsi"/>
                <w:sz w:val="21"/>
                <w:szCs w:val="21"/>
              </w:rPr>
            </w:pPr>
          </w:p>
        </w:tc>
      </w:tr>
      <w:tr w:rsidR="0069632C" w:rsidRPr="008B31A7" w14:paraId="2296EDDF" w14:textId="77777777" w:rsidTr="00FC0E33">
        <w:tc>
          <w:tcPr>
            <w:tcW w:w="893" w:type="dxa"/>
          </w:tcPr>
          <w:p w14:paraId="30754A51" w14:textId="77777777" w:rsidR="0069632C" w:rsidRDefault="0069632C" w:rsidP="00FC0E33">
            <w:pPr>
              <w:pStyle w:val="Brezrazmikov"/>
              <w:keepNext/>
              <w:jc w:val="left"/>
              <w:rPr>
                <w:rFonts w:cstheme="minorHAnsi"/>
                <w:sz w:val="21"/>
                <w:szCs w:val="21"/>
              </w:rPr>
            </w:pPr>
          </w:p>
        </w:tc>
        <w:tc>
          <w:tcPr>
            <w:tcW w:w="5340" w:type="dxa"/>
          </w:tcPr>
          <w:p w14:paraId="1EB0D800" w14:textId="77777777" w:rsidR="0069632C" w:rsidRDefault="0069632C" w:rsidP="00FC0E33">
            <w:pPr>
              <w:pStyle w:val="Brezrazmikov"/>
              <w:keepNext/>
              <w:rPr>
                <w:rFonts w:cstheme="minorHAnsi"/>
                <w:sz w:val="21"/>
                <w:szCs w:val="21"/>
              </w:rPr>
            </w:pPr>
          </w:p>
        </w:tc>
        <w:tc>
          <w:tcPr>
            <w:tcW w:w="3837" w:type="dxa"/>
          </w:tcPr>
          <w:p w14:paraId="015B31EC" w14:textId="77777777" w:rsidR="0069632C" w:rsidRPr="008B31A7" w:rsidRDefault="0069632C" w:rsidP="00FC0E33">
            <w:pPr>
              <w:pStyle w:val="Brezrazmikov"/>
              <w:keepNext/>
              <w:rPr>
                <w:rFonts w:cstheme="minorHAnsi"/>
                <w:sz w:val="21"/>
                <w:szCs w:val="21"/>
              </w:rPr>
            </w:pPr>
          </w:p>
        </w:tc>
      </w:tr>
      <w:tr w:rsidR="005669F9" w:rsidRPr="008B31A7" w14:paraId="27F963BA" w14:textId="77777777" w:rsidTr="00FC0E33">
        <w:tc>
          <w:tcPr>
            <w:tcW w:w="893" w:type="dxa"/>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36B50CFA" w14:textId="372A18EB" w:rsidR="00217E27" w:rsidRPr="0017052B" w:rsidRDefault="00217E27" w:rsidP="009B18F6"/>
    <w:sectPr w:rsidR="00217E27" w:rsidRPr="0017052B" w:rsidSect="009B18F6">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6677" w14:textId="77777777" w:rsidR="00CE5396" w:rsidRDefault="00CE5396">
      <w:pPr>
        <w:spacing w:after="0" w:line="240" w:lineRule="auto"/>
      </w:pPr>
      <w:r>
        <w:separator/>
      </w:r>
    </w:p>
  </w:endnote>
  <w:endnote w:type="continuationSeparator" w:id="0">
    <w:p w14:paraId="4E09611C" w14:textId="77777777" w:rsidR="00CE5396" w:rsidRDefault="00CE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734E8AC0"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5E1B82C"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237977CF">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0170E" w14:textId="77777777" w:rsidR="00CE5396" w:rsidRDefault="00CE5396">
      <w:pPr>
        <w:spacing w:after="0" w:line="240" w:lineRule="auto"/>
      </w:pPr>
      <w:r>
        <w:separator/>
      </w:r>
    </w:p>
  </w:footnote>
  <w:footnote w:type="continuationSeparator" w:id="0">
    <w:p w14:paraId="23712175" w14:textId="77777777" w:rsidR="00CE5396" w:rsidRDefault="00CE5396">
      <w:pPr>
        <w:spacing w:after="0" w:line="240" w:lineRule="auto"/>
      </w:pPr>
      <w:r>
        <w:continuationSeparator/>
      </w:r>
    </w:p>
  </w:footnote>
  <w:footnote w:id="1">
    <w:p w14:paraId="446DF2EA" w14:textId="77777777" w:rsidR="009F2255" w:rsidRPr="00C96504" w:rsidRDefault="009F2255" w:rsidP="009F2255">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Ime in priimek, ulica in hišna številka, kraj v Republiki Sloveniji (izpolni ponudnik, ki nima sedeža v Republiki Sloveniji)</w:t>
      </w:r>
    </w:p>
  </w:footnote>
  <w:footnote w:id="2">
    <w:p w14:paraId="5C3E948E" w14:textId="77777777" w:rsidR="005669F9" w:rsidRPr="00C96504" w:rsidRDefault="005669F9" w:rsidP="005669F9">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Izpolni samo samostojni oziroma vodilni ponudnik, ki bo podpisnik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272DCF61" w:rsidR="00BB6776" w:rsidRPr="0001218B" w:rsidRDefault="00172F78" w:rsidP="00CE21BE">
    <w:pPr>
      <w:pStyle w:val="Glava"/>
      <w:jc w:val="right"/>
      <w:rPr>
        <w:i/>
        <w:iCs/>
        <w:color w:val="808080" w:themeColor="background1" w:themeShade="80"/>
        <w:sz w:val="18"/>
        <w:szCs w:val="18"/>
      </w:rPr>
    </w:pPr>
    <w:r>
      <w:rPr>
        <w:noProof/>
      </w:rPr>
      <mc:AlternateContent>
        <mc:Choice Requires="wps">
          <w:drawing>
            <wp:anchor distT="0" distB="0" distL="114300" distR="114300" simplePos="0" relativeHeight="251678720" behindDoc="0" locked="0" layoutInCell="1" allowOverlap="1" wp14:anchorId="44535439" wp14:editId="0CE8A3FE">
              <wp:simplePos x="0" y="0"/>
              <wp:positionH relativeFrom="margin">
                <wp:posOffset>-207010</wp:posOffset>
              </wp:positionH>
              <wp:positionV relativeFrom="margin">
                <wp:posOffset>-258082</wp:posOffset>
              </wp:positionV>
              <wp:extent cx="6848475" cy="9114790"/>
              <wp:effectExtent l="0" t="0" r="27940" b="2286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E5575AC" id="Pravokotnik 4" o:spid="_x0000_s1026" style="position:absolute;margin-left:-16.3pt;margin-top:-20.3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" filled="f" strokecolor="black [3213]">
              <w10:wrap anchorx="margin" anchory="margin"/>
            </v:rect>
          </w:pict>
        </mc:Fallback>
      </mc:AlternateContent>
    </w:r>
    <w:r w:rsidR="00BB6776"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00BB6776" w:rsidRPr="0001218B">
      <w:rPr>
        <w:i/>
        <w:iCs/>
        <w:color w:val="808080" w:themeColor="background1" w:themeShade="80"/>
        <w:sz w:val="18"/>
        <w:szCs w:val="18"/>
      </w:rPr>
      <w:t xml:space="preserve"> </w:t>
    </w:r>
    <w:r w:rsidR="008530D2">
      <w:rPr>
        <w:i/>
        <w:iCs/>
        <w:color w:val="808080" w:themeColor="background1" w:themeShade="80"/>
        <w:sz w:val="18"/>
        <w:szCs w:val="18"/>
      </w:rPr>
      <w:t>Dom Lukavci, 430-1/2026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8"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2F7D42"/>
    <w:multiLevelType w:val="hybridMultilevel"/>
    <w:tmpl w:val="DEE8E84C"/>
    <w:lvl w:ilvl="0" w:tplc="37C6FAF6">
      <w:start w:val="1"/>
      <w:numFmt w:val="decim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368414119">
    <w:abstractNumId w:val="7"/>
  </w:num>
  <w:num w:numId="2" w16cid:durableId="1823541984">
    <w:abstractNumId w:val="5"/>
  </w:num>
  <w:num w:numId="3" w16cid:durableId="2143838520">
    <w:abstractNumId w:val="9"/>
  </w:num>
  <w:num w:numId="4" w16cid:durableId="151919474">
    <w:abstractNumId w:val="4"/>
  </w:num>
  <w:num w:numId="5" w16cid:durableId="1945109481">
    <w:abstractNumId w:val="0"/>
  </w:num>
  <w:num w:numId="6" w16cid:durableId="2093700881">
    <w:abstractNumId w:val="3"/>
  </w:num>
  <w:num w:numId="7" w16cid:durableId="1357193257">
    <w:abstractNumId w:val="13"/>
  </w:num>
  <w:num w:numId="8" w16cid:durableId="1627808652">
    <w:abstractNumId w:val="11"/>
  </w:num>
  <w:num w:numId="9" w16cid:durableId="140854645">
    <w:abstractNumId w:val="10"/>
  </w:num>
  <w:num w:numId="10" w16cid:durableId="1391080306">
    <w:abstractNumId w:val="8"/>
  </w:num>
  <w:num w:numId="11" w16cid:durableId="1226794128">
    <w:abstractNumId w:val="2"/>
  </w:num>
  <w:num w:numId="12" w16cid:durableId="1373771936">
    <w:abstractNumId w:val="12"/>
  </w:num>
  <w:num w:numId="13" w16cid:durableId="1799175959">
    <w:abstractNumId w:val="1"/>
  </w:num>
  <w:num w:numId="14" w16cid:durableId="1154168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grammar="clean"/>
  <w:attachedTemplate r:id="rId1"/>
  <w:documentProtection w:edit="forms" w:enforcement="1" w:cryptProviderType="rsaAES" w:cryptAlgorithmClass="hash" w:cryptAlgorithmType="typeAny" w:cryptAlgorithmSid="14" w:cryptSpinCount="100000" w:hash="grucOWDLD2eBBJVZrx+rSTpO3rj6EO5pMrliYs1vdZrEIqTAZI8bdBlPLhk1r4T1WAO0e5k2KNVrBFAV/fqNOg==" w:salt="KJZegkS0upQ0H2TlieoJG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3B9"/>
    <w:rsid w:val="00023DE6"/>
    <w:rsid w:val="000245E1"/>
    <w:rsid w:val="000263EB"/>
    <w:rsid w:val="00030BAA"/>
    <w:rsid w:val="0003135E"/>
    <w:rsid w:val="00031DE2"/>
    <w:rsid w:val="00033423"/>
    <w:rsid w:val="00034793"/>
    <w:rsid w:val="000352FA"/>
    <w:rsid w:val="00035AE0"/>
    <w:rsid w:val="0004021C"/>
    <w:rsid w:val="00041CBB"/>
    <w:rsid w:val="00041EB5"/>
    <w:rsid w:val="00043B6D"/>
    <w:rsid w:val="00043F24"/>
    <w:rsid w:val="00047ACB"/>
    <w:rsid w:val="000525C4"/>
    <w:rsid w:val="00054F61"/>
    <w:rsid w:val="00060395"/>
    <w:rsid w:val="00061119"/>
    <w:rsid w:val="00062BD6"/>
    <w:rsid w:val="00065186"/>
    <w:rsid w:val="00066E90"/>
    <w:rsid w:val="00071B06"/>
    <w:rsid w:val="00072F69"/>
    <w:rsid w:val="000736D0"/>
    <w:rsid w:val="00074B8B"/>
    <w:rsid w:val="0007629E"/>
    <w:rsid w:val="000829DC"/>
    <w:rsid w:val="0008637D"/>
    <w:rsid w:val="00086442"/>
    <w:rsid w:val="00091656"/>
    <w:rsid w:val="0009274D"/>
    <w:rsid w:val="00092D19"/>
    <w:rsid w:val="00093C70"/>
    <w:rsid w:val="00095DFF"/>
    <w:rsid w:val="00095E8D"/>
    <w:rsid w:val="00097ECA"/>
    <w:rsid w:val="000A0976"/>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3DD"/>
    <w:rsid w:val="000F75FE"/>
    <w:rsid w:val="00101159"/>
    <w:rsid w:val="00103159"/>
    <w:rsid w:val="001058DC"/>
    <w:rsid w:val="00110103"/>
    <w:rsid w:val="00110BE1"/>
    <w:rsid w:val="00110DC1"/>
    <w:rsid w:val="0011302C"/>
    <w:rsid w:val="001144E2"/>
    <w:rsid w:val="001153C9"/>
    <w:rsid w:val="00115623"/>
    <w:rsid w:val="00115B79"/>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2F78"/>
    <w:rsid w:val="00174593"/>
    <w:rsid w:val="00174970"/>
    <w:rsid w:val="0017572D"/>
    <w:rsid w:val="00175C28"/>
    <w:rsid w:val="00177CCB"/>
    <w:rsid w:val="00180B86"/>
    <w:rsid w:val="00181A4F"/>
    <w:rsid w:val="00181E68"/>
    <w:rsid w:val="00182BB9"/>
    <w:rsid w:val="00183A73"/>
    <w:rsid w:val="00184CB1"/>
    <w:rsid w:val="001854F8"/>
    <w:rsid w:val="00185C90"/>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E6FC5"/>
    <w:rsid w:val="002F25A3"/>
    <w:rsid w:val="002F264B"/>
    <w:rsid w:val="002F30BA"/>
    <w:rsid w:val="002F3FFE"/>
    <w:rsid w:val="002F5576"/>
    <w:rsid w:val="00301328"/>
    <w:rsid w:val="00302B91"/>
    <w:rsid w:val="00302DE2"/>
    <w:rsid w:val="0030341C"/>
    <w:rsid w:val="00305921"/>
    <w:rsid w:val="003101A1"/>
    <w:rsid w:val="0031245E"/>
    <w:rsid w:val="00312A2D"/>
    <w:rsid w:val="00314E31"/>
    <w:rsid w:val="00315F24"/>
    <w:rsid w:val="00317D2A"/>
    <w:rsid w:val="003224E1"/>
    <w:rsid w:val="00323DB0"/>
    <w:rsid w:val="00324A03"/>
    <w:rsid w:val="003259A0"/>
    <w:rsid w:val="00331760"/>
    <w:rsid w:val="0033272B"/>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622EA"/>
    <w:rsid w:val="003640D5"/>
    <w:rsid w:val="0036490E"/>
    <w:rsid w:val="00365706"/>
    <w:rsid w:val="00366357"/>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27F43"/>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7E45"/>
    <w:rsid w:val="004E00EA"/>
    <w:rsid w:val="004E2359"/>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06B5"/>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59D3"/>
    <w:rsid w:val="00645D49"/>
    <w:rsid w:val="006464E5"/>
    <w:rsid w:val="0064670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2695"/>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D7E5F"/>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4C7B"/>
    <w:rsid w:val="009A4D00"/>
    <w:rsid w:val="009B0B12"/>
    <w:rsid w:val="009B1855"/>
    <w:rsid w:val="009B18F6"/>
    <w:rsid w:val="009B6CCC"/>
    <w:rsid w:val="009C09F8"/>
    <w:rsid w:val="009C226F"/>
    <w:rsid w:val="009C2CBE"/>
    <w:rsid w:val="009C46BC"/>
    <w:rsid w:val="009C52BD"/>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184A"/>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67A"/>
    <w:rsid w:val="00B24803"/>
    <w:rsid w:val="00B25489"/>
    <w:rsid w:val="00B2781B"/>
    <w:rsid w:val="00B27EC9"/>
    <w:rsid w:val="00B31391"/>
    <w:rsid w:val="00B31B93"/>
    <w:rsid w:val="00B32151"/>
    <w:rsid w:val="00B32628"/>
    <w:rsid w:val="00B36DD2"/>
    <w:rsid w:val="00B4133B"/>
    <w:rsid w:val="00B4591C"/>
    <w:rsid w:val="00B47E6C"/>
    <w:rsid w:val="00B500D9"/>
    <w:rsid w:val="00B518CC"/>
    <w:rsid w:val="00B524AA"/>
    <w:rsid w:val="00B52627"/>
    <w:rsid w:val="00B52D2B"/>
    <w:rsid w:val="00B5391C"/>
    <w:rsid w:val="00B53B64"/>
    <w:rsid w:val="00B5532B"/>
    <w:rsid w:val="00B55B45"/>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5357"/>
    <w:rsid w:val="00BB1BDC"/>
    <w:rsid w:val="00BB28D4"/>
    <w:rsid w:val="00BB3E9F"/>
    <w:rsid w:val="00BB5EF6"/>
    <w:rsid w:val="00BB6776"/>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2B4"/>
    <w:rsid w:val="00C96504"/>
    <w:rsid w:val="00C97C11"/>
    <w:rsid w:val="00CA0CEC"/>
    <w:rsid w:val="00CA5242"/>
    <w:rsid w:val="00CA5351"/>
    <w:rsid w:val="00CA54E3"/>
    <w:rsid w:val="00CA64CF"/>
    <w:rsid w:val="00CA70B3"/>
    <w:rsid w:val="00CB06FB"/>
    <w:rsid w:val="00CB07CA"/>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396"/>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0B92"/>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18E7"/>
    <w:rsid w:val="00DD19BD"/>
    <w:rsid w:val="00DD3BCB"/>
    <w:rsid w:val="00DD3E11"/>
    <w:rsid w:val="00DD42F2"/>
    <w:rsid w:val="00DD44B7"/>
    <w:rsid w:val="00DD49B1"/>
    <w:rsid w:val="00DE263A"/>
    <w:rsid w:val="00DE3066"/>
    <w:rsid w:val="00DE354D"/>
    <w:rsid w:val="00DE399E"/>
    <w:rsid w:val="00DE4558"/>
    <w:rsid w:val="00DE7AF6"/>
    <w:rsid w:val="00DF3574"/>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6A19"/>
    <w:rsid w:val="00E36C33"/>
    <w:rsid w:val="00E36C9A"/>
    <w:rsid w:val="00E40BC4"/>
    <w:rsid w:val="00E42E7F"/>
    <w:rsid w:val="00E44B38"/>
    <w:rsid w:val="00E44E46"/>
    <w:rsid w:val="00E45271"/>
    <w:rsid w:val="00E517FC"/>
    <w:rsid w:val="00E54B09"/>
    <w:rsid w:val="00E5571B"/>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58CD"/>
    <w:rsid w:val="00FB5E56"/>
    <w:rsid w:val="00FC02A2"/>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4CEF"/>
    <w:rsid w:val="00FE5B59"/>
    <w:rsid w:val="00FE5EB7"/>
    <w:rsid w:val="00FE7904"/>
    <w:rsid w:val="00FE7CAE"/>
    <w:rsid w:val="00FE7E6E"/>
    <w:rsid w:val="00FF03BE"/>
    <w:rsid w:val="00FF1A9B"/>
    <w:rsid w:val="00FF2C94"/>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5"/>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4"/>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10"/>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12"/>
      </w:numPr>
    </w:pPr>
    <w:rPr>
      <w:sz w:val="20"/>
      <w:szCs w:val="20"/>
    </w:rPr>
  </w:style>
  <w:style w:type="paragraph" w:customStyle="1" w:styleId="Poglen">
    <w:name w:val="Pog_člen"/>
    <w:basedOn w:val="Navaden"/>
    <w:qFormat/>
    <w:rsid w:val="000121EB"/>
    <w:pPr>
      <w:keepNext/>
      <w:numPr>
        <w:numId w:val="9"/>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11"/>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14"/>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936C73" w:rsidP="00936C73">
          <w:pPr>
            <w:pStyle w:val="32BBFD065782403F85CBA77D719293D03"/>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936C73" w:rsidP="00936C73">
          <w:pPr>
            <w:pStyle w:val="4F075DEA84704A31B857FDACF434C20B3"/>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936C73" w:rsidP="00936C73">
          <w:pPr>
            <w:pStyle w:val="A2D4C9B139E94A8BBA8641BBE5FF00A03"/>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936C73" w:rsidP="00936C73">
          <w:pPr>
            <w:pStyle w:val="71308CB04E634B4E8FC84E625AB696023"/>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936C73" w:rsidP="00936C73">
          <w:pPr>
            <w:pStyle w:val="852DA5B421B34CBFBFB2DCD2F129EDC73"/>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936C73" w:rsidP="00936C73">
          <w:pPr>
            <w:pStyle w:val="B05318986FFE4CB083843EE941C5EBB73"/>
          </w:pPr>
          <w:r w:rsidRPr="00C96504">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936C73" w:rsidP="00936C73">
          <w:pPr>
            <w:pStyle w:val="C5D70BB75C814103B98E9F7F283947FB3"/>
          </w:pPr>
          <w:r w:rsidRPr="00C96504">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936C73" w:rsidP="00936C73">
          <w:pPr>
            <w:pStyle w:val="677EBCDBD8FD48CC9E3E31C7B5A581753"/>
          </w:pPr>
          <w:r w:rsidRPr="00C96504">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936C73" w:rsidP="00936C73">
          <w:pPr>
            <w:pStyle w:val="A7837BA9F474493780AD94AB5EB3348F3"/>
          </w:pPr>
          <w:r w:rsidRPr="00C96504">
            <w:rPr>
              <w:rStyle w:val="Besedilooznabemesta"/>
            </w:rPr>
            <w:t>Vpišite e-naslov in tel. št. skrbnika okvirnega sporazuma</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936C73" w:rsidP="00936C73">
          <w:pPr>
            <w:pStyle w:val="632C2A34D4F7470F9649767ACF959BFC3"/>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936C73" w:rsidP="00936C73">
          <w:pPr>
            <w:pStyle w:val="2D014B71153D49F6B88BCC6FF3574B1E3"/>
          </w:pPr>
          <w:r>
            <w:rPr>
              <w:rStyle w:val="Besedilooznabemesta"/>
            </w:rPr>
            <w:t>Izberite</w:t>
          </w:r>
          <w:r w:rsidRPr="001B2352">
            <w:rPr>
              <w:rStyle w:val="Besedilooznabemesta"/>
            </w:rPr>
            <w:t xml:space="preserv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936C73" w:rsidP="00936C73">
          <w:pPr>
            <w:pStyle w:val="A9FA7A6EBBC24F70A03DD508A57D2E983"/>
          </w:pPr>
          <w:r w:rsidRPr="004341D5">
            <w:rPr>
              <w:rStyle w:val="Besedilooznabemesta"/>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936C73" w:rsidP="00936C73">
          <w:pPr>
            <w:pStyle w:val="4B437CEAA59B4442966367DD7E1B426A3"/>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w:t>
          </w:r>
          <w:r>
            <w:rPr>
              <w:color w:val="808080" w:themeColor="background1" w:themeShade="80"/>
            </w:rPr>
            <w:t xml:space="preserve"> po SKD</w:t>
          </w:r>
          <w:r w:rsidRPr="00C96504">
            <w:rPr>
              <w:color w:val="808080" w:themeColor="background1" w:themeShade="80"/>
            </w:rPr>
            <w:t>,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936C73" w:rsidP="00936C73">
          <w:pPr>
            <w:pStyle w:val="A22E7298EE89436D9434F2EFF30F3FB03"/>
          </w:pPr>
          <w:r w:rsidRPr="00C96504">
            <w:rPr>
              <w:rStyle w:val="Besedilooznabemesta"/>
            </w:rPr>
            <w:t>Vpišite ime in priimek</w:t>
          </w:r>
        </w:p>
      </w:docPartBody>
    </w:docPart>
    <w:docPart>
      <w:docPartPr>
        <w:name w:val="C1B5AF07D5F54ED09CF51E74791DC2FB"/>
        <w:category>
          <w:name w:val="Splošno"/>
          <w:gallery w:val="placeholder"/>
        </w:category>
        <w:types>
          <w:type w:val="bbPlcHdr"/>
        </w:types>
        <w:behaviors>
          <w:behavior w:val="content"/>
        </w:behaviors>
        <w:guid w:val="{4E2B0BD0-4B64-40B9-9C82-9E3348B7F372}"/>
      </w:docPartPr>
      <w:docPartBody>
        <w:p w:rsidR="00EA5E16" w:rsidRDefault="00936C73" w:rsidP="00936C73">
          <w:pPr>
            <w:pStyle w:val="C1B5AF07D5F54ED09CF51E74791DC2FB3"/>
          </w:pPr>
          <w:r>
            <w:rPr>
              <w:rStyle w:val="Besedilooznabemesta"/>
            </w:rPr>
            <w:t>Vpišite podatek</w:t>
          </w:r>
        </w:p>
      </w:docPartBody>
    </w:docPart>
    <w:docPart>
      <w:docPartPr>
        <w:name w:val="91511B1F1F644BC98F420A0A668FBF6C"/>
        <w:category>
          <w:name w:val="Splošno"/>
          <w:gallery w:val="placeholder"/>
        </w:category>
        <w:types>
          <w:type w:val="bbPlcHdr"/>
        </w:types>
        <w:behaviors>
          <w:behavior w:val="content"/>
        </w:behaviors>
        <w:guid w:val="{5839D98E-0A46-4733-AFAE-9EEA10502095}"/>
      </w:docPartPr>
      <w:docPartBody>
        <w:p w:rsidR="00B455EF" w:rsidRDefault="00936C73" w:rsidP="00936C73">
          <w:pPr>
            <w:pStyle w:val="91511B1F1F644BC98F420A0A668FBF6C1"/>
          </w:pPr>
          <w:r w:rsidRPr="004750C8">
            <w:rPr>
              <w:rFonts w:cstheme="minorHAnsi"/>
              <w:color w:val="808080" w:themeColor="background1" w:themeShade="80"/>
            </w:rPr>
            <w:t>Vpišite naziv</w:t>
          </w:r>
        </w:p>
      </w:docPartBody>
    </w:docPart>
    <w:docPart>
      <w:docPartPr>
        <w:name w:val="06FF86D2ACF64111BCD87C00C75DAF4F"/>
        <w:category>
          <w:name w:val="Splošno"/>
          <w:gallery w:val="placeholder"/>
        </w:category>
        <w:types>
          <w:type w:val="bbPlcHdr"/>
        </w:types>
        <w:behaviors>
          <w:behavior w:val="content"/>
        </w:behaviors>
        <w:guid w:val="{9C0DB88A-1725-4789-B189-6D0E16E67410}"/>
      </w:docPartPr>
      <w:docPartBody>
        <w:p w:rsidR="00B455EF" w:rsidRDefault="00936C73" w:rsidP="00936C73">
          <w:pPr>
            <w:pStyle w:val="06FF86D2ACF64111BCD87C00C75DAF4F"/>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1350EF"/>
    <w:rsid w:val="00193811"/>
    <w:rsid w:val="001B25E9"/>
    <w:rsid w:val="001D251D"/>
    <w:rsid w:val="001F31B9"/>
    <w:rsid w:val="002252E4"/>
    <w:rsid w:val="00225FB9"/>
    <w:rsid w:val="00282D1B"/>
    <w:rsid w:val="002921C3"/>
    <w:rsid w:val="002D32FE"/>
    <w:rsid w:val="00383EF5"/>
    <w:rsid w:val="0038401A"/>
    <w:rsid w:val="00395A08"/>
    <w:rsid w:val="003A7B89"/>
    <w:rsid w:val="0043711D"/>
    <w:rsid w:val="004A39CF"/>
    <w:rsid w:val="004C2E4A"/>
    <w:rsid w:val="005C61CD"/>
    <w:rsid w:val="005F3FFD"/>
    <w:rsid w:val="00610516"/>
    <w:rsid w:val="0061054A"/>
    <w:rsid w:val="0062522D"/>
    <w:rsid w:val="00665F86"/>
    <w:rsid w:val="006672E2"/>
    <w:rsid w:val="00690F71"/>
    <w:rsid w:val="006C6AC8"/>
    <w:rsid w:val="006D6275"/>
    <w:rsid w:val="00706BEB"/>
    <w:rsid w:val="0070780F"/>
    <w:rsid w:val="00717D66"/>
    <w:rsid w:val="00726BE5"/>
    <w:rsid w:val="00740FC3"/>
    <w:rsid w:val="007A1D99"/>
    <w:rsid w:val="007D4AA0"/>
    <w:rsid w:val="008724C1"/>
    <w:rsid w:val="00874A76"/>
    <w:rsid w:val="00892446"/>
    <w:rsid w:val="008A31BE"/>
    <w:rsid w:val="008B1E50"/>
    <w:rsid w:val="008F2FBA"/>
    <w:rsid w:val="00920EA5"/>
    <w:rsid w:val="00925F20"/>
    <w:rsid w:val="00936C73"/>
    <w:rsid w:val="00983F3A"/>
    <w:rsid w:val="00A35919"/>
    <w:rsid w:val="00A723D9"/>
    <w:rsid w:val="00A84046"/>
    <w:rsid w:val="00AB0344"/>
    <w:rsid w:val="00B0534B"/>
    <w:rsid w:val="00B055C3"/>
    <w:rsid w:val="00B16CEB"/>
    <w:rsid w:val="00B2467A"/>
    <w:rsid w:val="00B455EF"/>
    <w:rsid w:val="00B71F92"/>
    <w:rsid w:val="00C3131A"/>
    <w:rsid w:val="00C637ED"/>
    <w:rsid w:val="00C7157A"/>
    <w:rsid w:val="00C95345"/>
    <w:rsid w:val="00CE5ECF"/>
    <w:rsid w:val="00D36B91"/>
    <w:rsid w:val="00D41357"/>
    <w:rsid w:val="00D80EE7"/>
    <w:rsid w:val="00D90557"/>
    <w:rsid w:val="00D927AA"/>
    <w:rsid w:val="00DF013D"/>
    <w:rsid w:val="00E3226B"/>
    <w:rsid w:val="00E723D5"/>
    <w:rsid w:val="00EA5E16"/>
    <w:rsid w:val="00EB44FE"/>
    <w:rsid w:val="00ED3404"/>
    <w:rsid w:val="00ED5327"/>
    <w:rsid w:val="00F45FD0"/>
    <w:rsid w:val="00FA005A"/>
    <w:rsid w:val="00FD5E55"/>
    <w:rsid w:val="00FE4CEF"/>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936C73"/>
    <w:rPr>
      <w:color w:val="808080"/>
    </w:rPr>
  </w:style>
  <w:style w:type="paragraph" w:customStyle="1" w:styleId="563BBDEDAF9B41DBA7BB788948C2B4842">
    <w:name w:val="563BBDEDAF9B41DBA7BB788948C2B4842"/>
    <w:rsid w:val="00936C73"/>
    <w:pPr>
      <w:spacing w:after="0" w:line="240" w:lineRule="auto"/>
      <w:jc w:val="both"/>
    </w:pPr>
    <w:rPr>
      <w:kern w:val="0"/>
      <w14:ligatures w14:val="none"/>
    </w:rPr>
  </w:style>
  <w:style w:type="paragraph" w:customStyle="1" w:styleId="6A49DBCBE3B04B8CA99873CC13DCAAC92">
    <w:name w:val="6A49DBCBE3B04B8CA99873CC13DCAAC92"/>
    <w:rsid w:val="00936C73"/>
    <w:pPr>
      <w:spacing w:after="0" w:line="240" w:lineRule="auto"/>
      <w:jc w:val="both"/>
    </w:pPr>
    <w:rPr>
      <w:kern w:val="0"/>
      <w14:ligatures w14:val="none"/>
    </w:rPr>
  </w:style>
  <w:style w:type="paragraph" w:customStyle="1" w:styleId="61D365ACC4F74797AAA08A2467240D2F2">
    <w:name w:val="61D365ACC4F74797AAA08A2467240D2F2"/>
    <w:rsid w:val="00936C73"/>
    <w:pPr>
      <w:spacing w:after="0" w:line="240" w:lineRule="auto"/>
      <w:jc w:val="both"/>
    </w:pPr>
    <w:rPr>
      <w:kern w:val="0"/>
      <w14:ligatures w14:val="none"/>
    </w:rPr>
  </w:style>
  <w:style w:type="paragraph" w:customStyle="1" w:styleId="B8AE0FA5DBCC44B48680DD5648092E232">
    <w:name w:val="B8AE0FA5DBCC44B48680DD5648092E232"/>
    <w:rsid w:val="00936C73"/>
    <w:pPr>
      <w:spacing w:after="0" w:line="240" w:lineRule="auto"/>
      <w:jc w:val="both"/>
    </w:pPr>
    <w:rPr>
      <w:kern w:val="0"/>
      <w14:ligatures w14:val="none"/>
    </w:rPr>
  </w:style>
  <w:style w:type="paragraph" w:customStyle="1" w:styleId="9E7BDAD035324E22A0A78CD5D53AF1C72">
    <w:name w:val="9E7BDAD035324E22A0A78CD5D53AF1C72"/>
    <w:rsid w:val="00936C73"/>
    <w:pPr>
      <w:spacing w:after="0" w:line="240" w:lineRule="auto"/>
      <w:jc w:val="both"/>
    </w:pPr>
    <w:rPr>
      <w:kern w:val="0"/>
      <w14:ligatures w14:val="none"/>
    </w:rPr>
  </w:style>
  <w:style w:type="paragraph" w:customStyle="1" w:styleId="34233A05C0574CD6B43E87FFD209EAD92">
    <w:name w:val="34233A05C0574CD6B43E87FFD209EAD92"/>
    <w:rsid w:val="00936C73"/>
    <w:pPr>
      <w:spacing w:after="0" w:line="240" w:lineRule="auto"/>
      <w:jc w:val="both"/>
    </w:pPr>
    <w:rPr>
      <w:kern w:val="0"/>
      <w14:ligatures w14:val="none"/>
    </w:rPr>
  </w:style>
  <w:style w:type="paragraph" w:customStyle="1" w:styleId="91E7913119AC4EB69EEE5170938D88B42">
    <w:name w:val="91E7913119AC4EB69EEE5170938D88B42"/>
    <w:rsid w:val="00936C73"/>
    <w:pPr>
      <w:spacing w:after="0" w:line="240" w:lineRule="auto"/>
      <w:jc w:val="both"/>
    </w:pPr>
    <w:rPr>
      <w:kern w:val="0"/>
      <w14:ligatures w14:val="none"/>
    </w:rPr>
  </w:style>
  <w:style w:type="paragraph" w:customStyle="1" w:styleId="8C20AD08D952464987DB5639ED563A872">
    <w:name w:val="8C20AD08D952464987DB5639ED563A872"/>
    <w:rsid w:val="00936C73"/>
    <w:pPr>
      <w:spacing w:after="200" w:line="288" w:lineRule="auto"/>
    </w:pPr>
    <w:rPr>
      <w:kern w:val="0"/>
      <w14:ligatures w14:val="none"/>
    </w:rPr>
  </w:style>
  <w:style w:type="paragraph" w:customStyle="1" w:styleId="D477E4BF4F9D4620B6D277B42FFAAB7A2">
    <w:name w:val="D477E4BF4F9D4620B6D277B42FFAAB7A2"/>
    <w:rsid w:val="00936C73"/>
    <w:pPr>
      <w:spacing w:after="200" w:line="288" w:lineRule="auto"/>
    </w:pPr>
    <w:rPr>
      <w:kern w:val="0"/>
      <w14:ligatures w14:val="none"/>
    </w:rPr>
  </w:style>
  <w:style w:type="paragraph" w:customStyle="1" w:styleId="91511B1F1F644BC98F420A0A668FBF6C1">
    <w:name w:val="91511B1F1F644BC98F420A0A668FBF6C1"/>
    <w:rsid w:val="00936C73"/>
    <w:pPr>
      <w:spacing w:after="0" w:line="240" w:lineRule="auto"/>
      <w:jc w:val="both"/>
    </w:pPr>
    <w:rPr>
      <w:kern w:val="0"/>
      <w14:ligatures w14:val="none"/>
    </w:rPr>
  </w:style>
  <w:style w:type="paragraph" w:customStyle="1" w:styleId="32BBFD065782403F85CBA77D719293D03">
    <w:name w:val="32BBFD065782403F85CBA77D719293D03"/>
    <w:rsid w:val="00936C73"/>
    <w:pPr>
      <w:spacing w:after="0" w:line="240" w:lineRule="auto"/>
      <w:jc w:val="both"/>
    </w:pPr>
    <w:rPr>
      <w:kern w:val="0"/>
      <w14:ligatures w14:val="none"/>
    </w:rPr>
  </w:style>
  <w:style w:type="paragraph" w:customStyle="1" w:styleId="4F075DEA84704A31B857FDACF434C20B3">
    <w:name w:val="4F075DEA84704A31B857FDACF434C20B3"/>
    <w:rsid w:val="00936C73"/>
    <w:pPr>
      <w:spacing w:after="0" w:line="240" w:lineRule="auto"/>
      <w:jc w:val="both"/>
    </w:pPr>
    <w:rPr>
      <w:kern w:val="0"/>
      <w14:ligatures w14:val="none"/>
    </w:rPr>
  </w:style>
  <w:style w:type="paragraph" w:customStyle="1" w:styleId="C1B5AF07D5F54ED09CF51E74791DC2FB3">
    <w:name w:val="C1B5AF07D5F54ED09CF51E74791DC2FB3"/>
    <w:rsid w:val="00936C73"/>
    <w:pPr>
      <w:spacing w:after="0" w:line="240" w:lineRule="auto"/>
      <w:jc w:val="both"/>
    </w:pPr>
    <w:rPr>
      <w:kern w:val="0"/>
      <w14:ligatures w14:val="none"/>
    </w:rPr>
  </w:style>
  <w:style w:type="paragraph" w:customStyle="1" w:styleId="A2D4C9B139E94A8BBA8641BBE5FF00A03">
    <w:name w:val="A2D4C9B139E94A8BBA8641BBE5FF00A03"/>
    <w:rsid w:val="00936C73"/>
    <w:pPr>
      <w:spacing w:after="0" w:line="240" w:lineRule="auto"/>
      <w:jc w:val="both"/>
    </w:pPr>
    <w:rPr>
      <w:kern w:val="0"/>
      <w14:ligatures w14:val="none"/>
    </w:rPr>
  </w:style>
  <w:style w:type="paragraph" w:customStyle="1" w:styleId="71308CB04E634B4E8FC84E625AB696023">
    <w:name w:val="71308CB04E634B4E8FC84E625AB696023"/>
    <w:rsid w:val="00936C73"/>
    <w:pPr>
      <w:spacing w:after="0" w:line="240" w:lineRule="auto"/>
      <w:jc w:val="both"/>
    </w:pPr>
    <w:rPr>
      <w:kern w:val="0"/>
      <w14:ligatures w14:val="none"/>
    </w:rPr>
  </w:style>
  <w:style w:type="paragraph" w:customStyle="1" w:styleId="852DA5B421B34CBFBFB2DCD2F129EDC73">
    <w:name w:val="852DA5B421B34CBFBFB2DCD2F129EDC73"/>
    <w:rsid w:val="00936C73"/>
    <w:pPr>
      <w:spacing w:after="0" w:line="240" w:lineRule="auto"/>
      <w:jc w:val="both"/>
    </w:pPr>
    <w:rPr>
      <w:kern w:val="0"/>
      <w14:ligatures w14:val="none"/>
    </w:rPr>
  </w:style>
  <w:style w:type="paragraph" w:customStyle="1" w:styleId="A9FA7A6EBBC24F70A03DD508A57D2E983">
    <w:name w:val="A9FA7A6EBBC24F70A03DD508A57D2E983"/>
    <w:rsid w:val="00936C73"/>
    <w:pPr>
      <w:spacing w:after="0" w:line="240" w:lineRule="auto"/>
      <w:jc w:val="both"/>
    </w:pPr>
    <w:rPr>
      <w:kern w:val="0"/>
      <w14:ligatures w14:val="none"/>
    </w:rPr>
  </w:style>
  <w:style w:type="paragraph" w:customStyle="1" w:styleId="4B437CEAA59B4442966367DD7E1B426A3">
    <w:name w:val="4B437CEAA59B4442966367DD7E1B426A3"/>
    <w:rsid w:val="00936C73"/>
    <w:pPr>
      <w:spacing w:after="0" w:line="240" w:lineRule="auto"/>
      <w:jc w:val="both"/>
    </w:pPr>
    <w:rPr>
      <w:kern w:val="0"/>
      <w14:ligatures w14:val="none"/>
    </w:rPr>
  </w:style>
  <w:style w:type="paragraph" w:customStyle="1" w:styleId="B05318986FFE4CB083843EE941C5EBB73">
    <w:name w:val="B05318986FFE4CB083843EE941C5EBB73"/>
    <w:rsid w:val="00936C73"/>
    <w:pPr>
      <w:spacing w:after="0" w:line="240" w:lineRule="auto"/>
      <w:jc w:val="both"/>
    </w:pPr>
    <w:rPr>
      <w:kern w:val="0"/>
      <w14:ligatures w14:val="none"/>
    </w:rPr>
  </w:style>
  <w:style w:type="paragraph" w:customStyle="1" w:styleId="A22E7298EE89436D9434F2EFF30F3FB03">
    <w:name w:val="A22E7298EE89436D9434F2EFF30F3FB03"/>
    <w:rsid w:val="00936C73"/>
    <w:pPr>
      <w:spacing w:after="0" w:line="240" w:lineRule="auto"/>
      <w:jc w:val="both"/>
    </w:pPr>
    <w:rPr>
      <w:kern w:val="0"/>
      <w14:ligatures w14:val="none"/>
    </w:rPr>
  </w:style>
  <w:style w:type="paragraph" w:customStyle="1" w:styleId="C5D70BB75C814103B98E9F7F283947FB3">
    <w:name w:val="C5D70BB75C814103B98E9F7F283947FB3"/>
    <w:rsid w:val="00936C73"/>
    <w:pPr>
      <w:spacing w:after="0" w:line="240" w:lineRule="auto"/>
      <w:jc w:val="both"/>
    </w:pPr>
    <w:rPr>
      <w:kern w:val="0"/>
      <w14:ligatures w14:val="none"/>
    </w:rPr>
  </w:style>
  <w:style w:type="paragraph" w:customStyle="1" w:styleId="677EBCDBD8FD48CC9E3E31C7B5A581753">
    <w:name w:val="677EBCDBD8FD48CC9E3E31C7B5A581753"/>
    <w:rsid w:val="00936C73"/>
    <w:pPr>
      <w:spacing w:after="0" w:line="240" w:lineRule="auto"/>
      <w:jc w:val="both"/>
    </w:pPr>
    <w:rPr>
      <w:kern w:val="0"/>
      <w14:ligatures w14:val="none"/>
    </w:rPr>
  </w:style>
  <w:style w:type="paragraph" w:customStyle="1" w:styleId="A7837BA9F474493780AD94AB5EB3348F3">
    <w:name w:val="A7837BA9F474493780AD94AB5EB3348F3"/>
    <w:rsid w:val="00936C73"/>
    <w:pPr>
      <w:spacing w:after="0" w:line="240" w:lineRule="auto"/>
      <w:jc w:val="both"/>
    </w:pPr>
    <w:rPr>
      <w:kern w:val="0"/>
      <w14:ligatures w14:val="none"/>
    </w:rPr>
  </w:style>
  <w:style w:type="paragraph" w:customStyle="1" w:styleId="632C2A34D4F7470F9649767ACF959BFC3">
    <w:name w:val="632C2A34D4F7470F9649767ACF959BFC3"/>
    <w:rsid w:val="00936C73"/>
    <w:pPr>
      <w:spacing w:after="0" w:line="240" w:lineRule="auto"/>
      <w:jc w:val="both"/>
    </w:pPr>
    <w:rPr>
      <w:kern w:val="0"/>
      <w14:ligatures w14:val="none"/>
    </w:rPr>
  </w:style>
  <w:style w:type="paragraph" w:customStyle="1" w:styleId="2D014B71153D49F6B88BCC6FF3574B1E3">
    <w:name w:val="2D014B71153D49F6B88BCC6FF3574B1E3"/>
    <w:rsid w:val="00936C73"/>
    <w:pPr>
      <w:spacing w:after="0" w:line="240" w:lineRule="auto"/>
      <w:jc w:val="both"/>
    </w:pPr>
    <w:rPr>
      <w:kern w:val="0"/>
      <w14:ligatures w14:val="none"/>
    </w:rPr>
  </w:style>
  <w:style w:type="paragraph" w:customStyle="1" w:styleId="06FF86D2ACF64111BCD87C00C75DAF4F">
    <w:name w:val="06FF86D2ACF64111BCD87C00C75DAF4F"/>
    <w:rsid w:val="00936C7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Pages>
  <Words>522</Words>
  <Characters>2978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JN Oprema Vrtec Sp. Duplek</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RC Lukavci</dc:title>
  <dc:subject>DOKUMENTACIJA V ZVEZI Z ODDAJO JAVNEGA NAROČILA</dc:subject>
  <dc:creator>Tanja</dc:creator>
  <cp:keywords/>
  <cp:lastModifiedBy>tanja.vintar@komunala-slb.si</cp:lastModifiedBy>
  <cp:revision>5</cp:revision>
  <cp:lastPrinted>2024-01-26T13:12:00Z</cp:lastPrinted>
  <dcterms:created xsi:type="dcterms:W3CDTF">2026-01-12T02:11:00Z</dcterms:created>
  <dcterms:modified xsi:type="dcterms:W3CDTF">2026-01-12T02:18:00Z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